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29E61" w14:textId="77777777" w:rsidR="001A4EF0" w:rsidRDefault="001A4EF0" w:rsidP="001A4E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 FURTH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5DF2A9FB" w14:textId="77777777" w:rsidR="001A4EF0" w:rsidRDefault="001A4EF0" w:rsidP="001A4E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416FEB9C" w14:textId="77777777" w:rsidR="001A4EF0" w:rsidRDefault="001A4EF0" w:rsidP="001A4EF0">
      <w:pPr>
        <w:pStyle w:val="NoSpacing"/>
        <w:rPr>
          <w:rFonts w:cs="Times New Roman"/>
          <w:szCs w:val="24"/>
        </w:rPr>
      </w:pPr>
    </w:p>
    <w:p w14:paraId="7DAE88F3" w14:textId="77777777" w:rsidR="001A4EF0" w:rsidRDefault="001A4EF0" w:rsidP="001A4EF0">
      <w:pPr>
        <w:pStyle w:val="NoSpacing"/>
        <w:rPr>
          <w:rFonts w:cs="Times New Roman"/>
          <w:szCs w:val="24"/>
        </w:rPr>
      </w:pPr>
    </w:p>
    <w:p w14:paraId="2BC8C4D8" w14:textId="77777777" w:rsidR="001A4EF0" w:rsidRDefault="001A4EF0" w:rsidP="001A4EF0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503461F8" w14:textId="77777777" w:rsidR="001A4EF0" w:rsidRDefault="001A4EF0" w:rsidP="001A4EF0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049F3639" w14:textId="77777777" w:rsidR="001A4EF0" w:rsidRDefault="001A4EF0" w:rsidP="001A4EF0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AEFD4FD" w14:textId="77777777" w:rsidR="001A4EF0" w:rsidRDefault="001A4EF0" w:rsidP="001A4EF0">
      <w:pPr>
        <w:pStyle w:val="NoSpacing"/>
        <w:rPr>
          <w:rFonts w:cs="Times New Roman"/>
          <w:szCs w:val="24"/>
        </w:rPr>
      </w:pPr>
    </w:p>
    <w:p w14:paraId="0DCAD52A" w14:textId="77777777" w:rsidR="001A4EF0" w:rsidRDefault="001A4EF0" w:rsidP="001A4EF0">
      <w:pPr>
        <w:pStyle w:val="NoSpacing"/>
        <w:rPr>
          <w:rFonts w:cs="Times New Roman"/>
          <w:szCs w:val="24"/>
        </w:rPr>
      </w:pPr>
    </w:p>
    <w:p w14:paraId="39606B6C" w14:textId="77777777" w:rsidR="001A4EF0" w:rsidRDefault="001A4EF0" w:rsidP="001A4E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October 2022</w:t>
      </w:r>
    </w:p>
    <w:p w14:paraId="403949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11F1F" w14:textId="77777777" w:rsidR="001A4EF0" w:rsidRDefault="001A4EF0" w:rsidP="009139A6">
      <w:r>
        <w:separator/>
      </w:r>
    </w:p>
  </w:endnote>
  <w:endnote w:type="continuationSeparator" w:id="0">
    <w:p w14:paraId="56FA47D2" w14:textId="77777777" w:rsidR="001A4EF0" w:rsidRDefault="001A4E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E65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2AE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A0C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794FE" w14:textId="77777777" w:rsidR="001A4EF0" w:rsidRDefault="001A4EF0" w:rsidP="009139A6">
      <w:r>
        <w:separator/>
      </w:r>
    </w:p>
  </w:footnote>
  <w:footnote w:type="continuationSeparator" w:id="0">
    <w:p w14:paraId="3EC11C00" w14:textId="77777777" w:rsidR="001A4EF0" w:rsidRDefault="001A4E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9D0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31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7F1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F0"/>
    <w:rsid w:val="000666E0"/>
    <w:rsid w:val="001A4EF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04C9A"/>
  <w15:chartTrackingRefBased/>
  <w15:docId w15:val="{AD26C33D-A548-4DC6-9C4A-7AD81907F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2022-12-09T20:40:00Z</dcterms:created>
  <dcterms:modified xsi:type="dcterms:W3CDTF">2022-12-09T20:40:00Z</dcterms:modified>
</cp:coreProperties>
</file>